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581D1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BAXTERE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7922D1B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93A28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8BFBD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4C0079C5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94C58AD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the taxes of a fifteenth and a tenth.</w:t>
      </w:r>
    </w:p>
    <w:p w14:paraId="10F2C416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C592E4C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51FD31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B03A3" w14:textId="77777777" w:rsidR="005D04B1" w:rsidRDefault="005D04B1" w:rsidP="005D0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4E2FE5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A7DCA" w14:textId="77777777" w:rsidR="005D04B1" w:rsidRDefault="005D04B1" w:rsidP="009139A6">
      <w:r>
        <w:separator/>
      </w:r>
    </w:p>
  </w:endnote>
  <w:endnote w:type="continuationSeparator" w:id="0">
    <w:p w14:paraId="71C4BA08" w14:textId="77777777" w:rsidR="005D04B1" w:rsidRDefault="005D04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B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A6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8B1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00045" w14:textId="77777777" w:rsidR="005D04B1" w:rsidRDefault="005D04B1" w:rsidP="009139A6">
      <w:r>
        <w:separator/>
      </w:r>
    </w:p>
  </w:footnote>
  <w:footnote w:type="continuationSeparator" w:id="0">
    <w:p w14:paraId="2D59E4AD" w14:textId="77777777" w:rsidR="005D04B1" w:rsidRDefault="005D04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7D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40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C0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B1"/>
    <w:rsid w:val="000666E0"/>
    <w:rsid w:val="002510B7"/>
    <w:rsid w:val="005C130B"/>
    <w:rsid w:val="005D04B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DC93B"/>
  <w15:chartTrackingRefBased/>
  <w15:docId w15:val="{7CA676F6-C8A4-46C8-A982-9ABD88FB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2021-10-20T20:07:00Z</dcterms:created>
  <dcterms:modified xsi:type="dcterms:W3CDTF">2021-10-20T20:07:00Z</dcterms:modified>
</cp:coreProperties>
</file>